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A29EF" w14:textId="77777777" w:rsidR="00A63F74" w:rsidRDefault="00A63F74" w:rsidP="00A63F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KEMERTON, junior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14:paraId="26E79822" w14:textId="77777777" w:rsidR="00A63F74" w:rsidRDefault="00A63F74" w:rsidP="00A63F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Gloucester. Cutler.</w:t>
      </w:r>
    </w:p>
    <w:p w14:paraId="1DC40FD1" w14:textId="77777777" w:rsidR="00A63F74" w:rsidRDefault="00A63F74" w:rsidP="00A63F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9F9900" w14:textId="77777777" w:rsidR="00A63F74" w:rsidRDefault="00A63F74" w:rsidP="00A63F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BD40D5" w14:textId="77777777" w:rsidR="00A63F74" w:rsidRDefault="00A63F74" w:rsidP="00A63F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probably the same person as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Kennarton</w:t>
      </w:r>
      <w:proofErr w:type="spellEnd"/>
      <w:r>
        <w:rPr>
          <w:rFonts w:ascii="Times New Roman" w:hAnsi="Times New Roman" w:cs="Times New Roman"/>
          <w:sz w:val="24"/>
          <w:szCs w:val="24"/>
        </w:rPr>
        <w:t>, junior(q.v.</w:t>
      </w:r>
      <w:proofErr w:type="gramStart"/>
      <w:r>
        <w:rPr>
          <w:rFonts w:ascii="Times New Roman" w:hAnsi="Times New Roman" w:cs="Times New Roman"/>
          <w:sz w:val="24"/>
          <w:szCs w:val="24"/>
        </w:rPr>
        <w:t>) ]</w:t>
      </w:r>
      <w:proofErr w:type="gramEnd"/>
    </w:p>
    <w:p w14:paraId="356D0F2F" w14:textId="77777777" w:rsidR="00A63F74" w:rsidRDefault="00A63F74" w:rsidP="00A63F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EC55D1" w14:textId="77777777" w:rsidR="00A63F74" w:rsidRDefault="00A63F74" w:rsidP="00A63F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A5014E" w14:textId="77777777" w:rsidR="00A63F74" w:rsidRDefault="00A63F74" w:rsidP="00A63F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>Thomas Waterman of Gloucester, cutler(q.v.) brought a plaint of debt</w:t>
      </w:r>
    </w:p>
    <w:p w14:paraId="312FC0AA" w14:textId="77777777" w:rsidR="00A63F74" w:rsidRDefault="00A63F74" w:rsidP="00A63F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against him.</w:t>
      </w:r>
    </w:p>
    <w:p w14:paraId="0FFEFD7F" w14:textId="77777777" w:rsidR="00A63F74" w:rsidRDefault="00A63F74" w:rsidP="00A63F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https://waalt.uh.edu/index.php/CP40/621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44FAC68" w14:textId="77777777" w:rsidR="00A63F74" w:rsidRDefault="00A63F74" w:rsidP="00A63F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95DF42" w14:textId="77777777" w:rsidR="00A63F74" w:rsidRDefault="00A63F74" w:rsidP="00A63F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A2B9C5" w14:textId="77777777" w:rsidR="00A63F74" w:rsidRDefault="00A63F74" w:rsidP="00A63F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June 2022</w:t>
      </w:r>
    </w:p>
    <w:p w14:paraId="3C258F1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BCEF6" w14:textId="77777777" w:rsidR="00A63F74" w:rsidRDefault="00A63F74" w:rsidP="009139A6">
      <w:r>
        <w:separator/>
      </w:r>
    </w:p>
  </w:endnote>
  <w:endnote w:type="continuationSeparator" w:id="0">
    <w:p w14:paraId="027E2456" w14:textId="77777777" w:rsidR="00A63F74" w:rsidRDefault="00A63F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364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810E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5A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E4516" w14:textId="77777777" w:rsidR="00A63F74" w:rsidRDefault="00A63F74" w:rsidP="009139A6">
      <w:r>
        <w:separator/>
      </w:r>
    </w:p>
  </w:footnote>
  <w:footnote w:type="continuationSeparator" w:id="0">
    <w:p w14:paraId="70825E18" w14:textId="77777777" w:rsidR="00A63F74" w:rsidRDefault="00A63F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B08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616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654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F74"/>
    <w:rsid w:val="000666E0"/>
    <w:rsid w:val="002510B7"/>
    <w:rsid w:val="005C130B"/>
    <w:rsid w:val="00826F5C"/>
    <w:rsid w:val="009139A6"/>
    <w:rsid w:val="009448BB"/>
    <w:rsid w:val="00A3176C"/>
    <w:rsid w:val="00A63F74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59843"/>
  <w15:chartTrackingRefBased/>
  <w15:docId w15:val="{A9491CD1-7DFA-4B02-A079-22EB8458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63F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2022-06-29T16:00:00Z</dcterms:created>
  <dcterms:modified xsi:type="dcterms:W3CDTF">2022-06-29T16:00:00Z</dcterms:modified>
</cp:coreProperties>
</file>